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1F0E3" w14:textId="77777777" w:rsidR="00A6326D" w:rsidRDefault="00A6326D" w:rsidP="00A632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JULLES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fl.1396-1421)</w:t>
      </w:r>
    </w:p>
    <w:p w14:paraId="72E2F7BF" w14:textId="77777777" w:rsidR="00A6326D" w:rsidRDefault="00A6326D" w:rsidP="00A632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All Saints’ Church, </w:t>
      </w:r>
      <w:proofErr w:type="spellStart"/>
      <w:r>
        <w:rPr>
          <w:rFonts w:cs="Times New Roman"/>
          <w:szCs w:val="24"/>
        </w:rPr>
        <w:t>Scratby</w:t>
      </w:r>
      <w:proofErr w:type="spellEnd"/>
      <w:r>
        <w:rPr>
          <w:rFonts w:cs="Times New Roman"/>
          <w:szCs w:val="24"/>
        </w:rPr>
        <w:t>, Norfolk.</w:t>
      </w:r>
    </w:p>
    <w:p w14:paraId="08475EF0" w14:textId="77777777" w:rsidR="00A6326D" w:rsidRDefault="00A6326D" w:rsidP="00A6326D">
      <w:pPr>
        <w:pStyle w:val="NoSpacing"/>
        <w:rPr>
          <w:rFonts w:cs="Times New Roman"/>
          <w:szCs w:val="24"/>
        </w:rPr>
      </w:pPr>
    </w:p>
    <w:p w14:paraId="3511DD1A" w14:textId="77777777" w:rsidR="00A6326D" w:rsidRDefault="00A6326D" w:rsidP="00A6326D">
      <w:pPr>
        <w:pStyle w:val="NoSpacing"/>
        <w:rPr>
          <w:rFonts w:cs="Times New Roman"/>
          <w:szCs w:val="24"/>
        </w:rPr>
      </w:pPr>
    </w:p>
    <w:p w14:paraId="095C05F7" w14:textId="77777777" w:rsidR="00A6326D" w:rsidRDefault="00A6326D" w:rsidP="00A632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1396</w:t>
      </w:r>
      <w:r>
        <w:rPr>
          <w:rFonts w:cs="Times New Roman"/>
          <w:szCs w:val="24"/>
        </w:rPr>
        <w:tab/>
        <w:t>He became Vicar.</w:t>
      </w:r>
    </w:p>
    <w:p w14:paraId="2A5D8E34" w14:textId="77777777" w:rsidR="00A6326D" w:rsidRDefault="00A6326D" w:rsidP="00A6326D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246-9)</w:t>
      </w:r>
    </w:p>
    <w:p w14:paraId="62252094" w14:textId="77777777" w:rsidR="00A6326D" w:rsidRDefault="00A6326D" w:rsidP="00A6326D">
      <w:pPr>
        <w:pStyle w:val="NoSpacing"/>
        <w:rPr>
          <w:rFonts w:cs="Times New Roman"/>
          <w:szCs w:val="24"/>
        </w:rPr>
      </w:pPr>
    </w:p>
    <w:p w14:paraId="455FB6BD" w14:textId="77777777" w:rsidR="00A6326D" w:rsidRDefault="00A6326D" w:rsidP="00A6326D">
      <w:pPr>
        <w:pStyle w:val="NoSpacing"/>
        <w:rPr>
          <w:rFonts w:cs="Times New Roman"/>
          <w:szCs w:val="24"/>
        </w:rPr>
      </w:pPr>
    </w:p>
    <w:p w14:paraId="03F25CDC" w14:textId="77777777" w:rsidR="00A6326D" w:rsidRDefault="00A6326D" w:rsidP="00A632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March 2024</w:t>
      </w:r>
    </w:p>
    <w:p w14:paraId="42ECE2A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2DD51" w14:textId="77777777" w:rsidR="00A6326D" w:rsidRDefault="00A6326D" w:rsidP="009139A6">
      <w:r>
        <w:separator/>
      </w:r>
    </w:p>
  </w:endnote>
  <w:endnote w:type="continuationSeparator" w:id="0">
    <w:p w14:paraId="125599E0" w14:textId="77777777" w:rsidR="00A6326D" w:rsidRDefault="00A632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A16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EE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8F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89C03" w14:textId="77777777" w:rsidR="00A6326D" w:rsidRDefault="00A6326D" w:rsidP="009139A6">
      <w:r>
        <w:separator/>
      </w:r>
    </w:p>
  </w:footnote>
  <w:footnote w:type="continuationSeparator" w:id="0">
    <w:p w14:paraId="055370E7" w14:textId="77777777" w:rsidR="00A6326D" w:rsidRDefault="00A632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33E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32B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9D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26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6326D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459E9"/>
  <w15:chartTrackingRefBased/>
  <w15:docId w15:val="{9824EBED-7B50-4E6F-85D7-E4C84E8BE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2024-03-21T11:54:00Z</dcterms:created>
  <dcterms:modified xsi:type="dcterms:W3CDTF">2024-03-21T11:54:00Z</dcterms:modified>
</cp:coreProperties>
</file>